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0903FF56" w:rsidR="00DC06DE" w:rsidRPr="00B95B86" w:rsidRDefault="00471709"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71709">
              <w:rPr>
                <w:rFonts w:ascii="Calibri Light" w:hAnsi="Calibri Light" w:cs="Calibri Light"/>
                <w:b/>
                <w:sz w:val="24"/>
                <w:szCs w:val="24"/>
                <w:lang w:val="lt-LT"/>
              </w:rPr>
              <w:t>LIETUVOS MIGRACIJOS INFORMACINĖS SISTEMOS (MIGRIS) MODERNIZAVIMO IR DIEGIMO PASLAUGŲ PIRKIMAS (PPR-691)</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255F389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25CDF876"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02705B5A"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1A09020E" w:rsidR="00247A63" w:rsidRPr="00892E2A" w:rsidRDefault="009D72E2"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892E2A">
              <w:rPr>
                <w:rFonts w:ascii="Calibri Light" w:eastAsia="Calibri" w:hAnsi="Calibri Light" w:cs="Calibri Light"/>
                <w:b/>
                <w:sz w:val="16"/>
                <w:szCs w:val="16"/>
                <w:lang w:val="lt-LT"/>
              </w:rPr>
              <w:t>uteiktų paslaugų</w:t>
            </w:r>
            <w:r w:rsidR="00247A63" w:rsidRPr="00892E2A" w:rsidDel="00FA1B85">
              <w:rPr>
                <w:rFonts w:ascii="Calibri Light" w:eastAsia="Calibri" w:hAnsi="Calibri Light" w:cs="Calibri Light"/>
                <w:b/>
                <w:sz w:val="16"/>
                <w:szCs w:val="16"/>
                <w:lang w:val="lt-LT"/>
              </w:rPr>
              <w:t xml:space="preserve"> </w:t>
            </w:r>
            <w:r w:rsidR="00247A63"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119F0C4" w:rsidR="00247A63" w:rsidRPr="00B95B86" w:rsidRDefault="00B0558A"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w:t>
            </w:r>
            <w:r w:rsidR="00247A63" w:rsidRPr="00FA1B85">
              <w:rPr>
                <w:rFonts w:ascii="Calibri Light" w:eastAsia="Calibri" w:hAnsi="Calibri Light" w:cs="Calibri Light"/>
                <w:b/>
                <w:sz w:val="16"/>
                <w:szCs w:val="16"/>
                <w:lang w:val="lt-LT"/>
              </w:rPr>
              <w:t>aslaugų teikimo</w:t>
            </w:r>
            <w:r w:rsidR="00247A63"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3270D" w14:textId="77777777" w:rsidR="00B66225" w:rsidRDefault="00B66225">
      <w:pPr>
        <w:spacing w:after="0" w:line="240" w:lineRule="auto"/>
      </w:pPr>
      <w:r>
        <w:separator/>
      </w:r>
    </w:p>
  </w:endnote>
  <w:endnote w:type="continuationSeparator" w:id="0">
    <w:p w14:paraId="478D03F5" w14:textId="77777777" w:rsidR="00B66225" w:rsidRDefault="00B66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BEFEA" w14:textId="77777777" w:rsidR="00B66225" w:rsidRDefault="00B66225">
      <w:pPr>
        <w:spacing w:after="0" w:line="240" w:lineRule="auto"/>
      </w:pPr>
      <w:r>
        <w:separator/>
      </w:r>
    </w:p>
  </w:footnote>
  <w:footnote w:type="continuationSeparator" w:id="0">
    <w:p w14:paraId="57CF4C3C" w14:textId="77777777" w:rsidR="00B66225" w:rsidRDefault="00B66225">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2F2D2468"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 xml:space="preserve">iekėjui nedraudžiama remtis sutartimi, kurią tiekėjas vykdė ne vienas, bet kartu su kitais ūkio subjektais. </w:t>
      </w:r>
      <w:r w:rsidRPr="00D63E07">
        <w:rPr>
          <w:rFonts w:ascii="Arial Narrow" w:hAnsi="Arial Narrow"/>
          <w:color w:val="FF0000"/>
          <w:sz w:val="18"/>
          <w:szCs w:val="18"/>
          <w:lang w:val="lt-LT"/>
        </w:rPr>
        <w:t>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w:t>
      </w:r>
      <w:r w:rsidRPr="00D63E07">
        <w:rPr>
          <w:rFonts w:ascii="Arial Narrow" w:hAnsi="Arial Narrow"/>
          <w:color w:val="FF0000"/>
          <w:sz w:val="18"/>
          <w:szCs w:val="18"/>
          <w:lang w:val="lt-LT"/>
        </w:rPr>
        <w:t xml:space="preserve">pirkime, suteiktos </w:t>
      </w:r>
      <w:r w:rsidRPr="00D63E07">
        <w:rPr>
          <w:rFonts w:ascii="Arial Narrow" w:hAnsi="Arial Narrow"/>
          <w:color w:val="FF0000"/>
          <w:sz w:val="18"/>
          <w:szCs w:val="18"/>
          <w:lang w:val="lt-LT"/>
        </w:rPr>
        <w:t>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C6B6A"/>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86245"/>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746F8"/>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2E7A"/>
    <w:rsid w:val="003C6463"/>
    <w:rsid w:val="003D0DA8"/>
    <w:rsid w:val="003D5439"/>
    <w:rsid w:val="003E3438"/>
    <w:rsid w:val="003E58CC"/>
    <w:rsid w:val="003F2E3F"/>
    <w:rsid w:val="003F6C42"/>
    <w:rsid w:val="004021C2"/>
    <w:rsid w:val="00402DBA"/>
    <w:rsid w:val="00413D59"/>
    <w:rsid w:val="0042600F"/>
    <w:rsid w:val="00430A6E"/>
    <w:rsid w:val="00443697"/>
    <w:rsid w:val="00450BFC"/>
    <w:rsid w:val="004534BB"/>
    <w:rsid w:val="00470AB6"/>
    <w:rsid w:val="00471709"/>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52468"/>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1480"/>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A730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76815"/>
    <w:rsid w:val="00980260"/>
    <w:rsid w:val="00983A9B"/>
    <w:rsid w:val="0099199E"/>
    <w:rsid w:val="00992FA7"/>
    <w:rsid w:val="00993F3E"/>
    <w:rsid w:val="009B050C"/>
    <w:rsid w:val="009B124B"/>
    <w:rsid w:val="009B26D3"/>
    <w:rsid w:val="009C1CD8"/>
    <w:rsid w:val="009C3BD8"/>
    <w:rsid w:val="009C52B1"/>
    <w:rsid w:val="009C78B5"/>
    <w:rsid w:val="009D0B8C"/>
    <w:rsid w:val="009D72E2"/>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558A"/>
    <w:rsid w:val="00B06095"/>
    <w:rsid w:val="00B065CB"/>
    <w:rsid w:val="00B1115A"/>
    <w:rsid w:val="00B1547A"/>
    <w:rsid w:val="00B17140"/>
    <w:rsid w:val="00B20BFE"/>
    <w:rsid w:val="00B21437"/>
    <w:rsid w:val="00B2421F"/>
    <w:rsid w:val="00B31BE4"/>
    <w:rsid w:val="00B4444E"/>
    <w:rsid w:val="00B44FA9"/>
    <w:rsid w:val="00B47F94"/>
    <w:rsid w:val="00B56DE9"/>
    <w:rsid w:val="00B65F8C"/>
    <w:rsid w:val="00B66225"/>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5B7F"/>
    <w:rsid w:val="00C565C2"/>
    <w:rsid w:val="00C6206F"/>
    <w:rsid w:val="00C6353C"/>
    <w:rsid w:val="00C72AA8"/>
    <w:rsid w:val="00C73F25"/>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8220C"/>
    <w:rsid w:val="00D92A1E"/>
    <w:rsid w:val="00DA080F"/>
    <w:rsid w:val="00DA099B"/>
    <w:rsid w:val="00DA508E"/>
    <w:rsid w:val="00DB052F"/>
    <w:rsid w:val="00DB2CC7"/>
    <w:rsid w:val="00DB46FB"/>
    <w:rsid w:val="00DC06DE"/>
    <w:rsid w:val="00DC640A"/>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E5083"/>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TotalTime>
  <Pages>2</Pages>
  <Words>2005</Words>
  <Characters>1143</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9</cp:revision>
  <cp:lastPrinted>2018-03-07T08:06:00Z</cp:lastPrinted>
  <dcterms:created xsi:type="dcterms:W3CDTF">2024-10-16T14:58:00Z</dcterms:created>
  <dcterms:modified xsi:type="dcterms:W3CDTF">2024-12-16T12:07:00Z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